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62A2" w14:textId="77E0B5F2" w:rsidR="007E331F" w:rsidRPr="0012359F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12359F" w14:paraId="1AE103F9" w14:textId="77777777" w:rsidTr="005844F6">
        <w:tc>
          <w:tcPr>
            <w:tcW w:w="9104" w:type="dxa"/>
            <w:shd w:val="clear" w:color="auto" w:fill="F2F2F2"/>
          </w:tcPr>
          <w:p w14:paraId="0C93BDB2" w14:textId="3A705868" w:rsidR="008A3551" w:rsidRPr="0012359F" w:rsidRDefault="00F31EAC" w:rsidP="0012359F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12359F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12359F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66566D91" w14:textId="77777777" w:rsidR="00F31EAC" w:rsidRPr="0012359F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12359F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12359F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12359F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1"/>
        <w:gridCol w:w="6723"/>
      </w:tblGrid>
      <w:tr w:rsidR="00140C27" w:rsidRPr="0012359F" w14:paraId="7D56FD78" w14:textId="77777777">
        <w:tc>
          <w:tcPr>
            <w:tcW w:w="2268" w:type="dxa"/>
          </w:tcPr>
          <w:p w14:paraId="1CB639E1" w14:textId="77777777" w:rsidR="00140C27" w:rsidRPr="0012359F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15D73D4A" w14:textId="3F664958" w:rsidR="00140C27" w:rsidRPr="0012359F" w:rsidRDefault="00222759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140C27"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222759" w:rsidRPr="0012359F" w14:paraId="1312483C" w14:textId="77777777" w:rsidTr="00DA7185">
        <w:tc>
          <w:tcPr>
            <w:tcW w:w="2268" w:type="dxa"/>
          </w:tcPr>
          <w:p w14:paraId="3FE9B1F3" w14:textId="77777777" w:rsidR="00222759" w:rsidRPr="0012359F" w:rsidRDefault="00222759" w:rsidP="00DA7185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035C9D7C" w14:textId="7EEB52FD" w:rsidR="00222759" w:rsidRPr="0012359F" w:rsidRDefault="00222759" w:rsidP="00DA718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>pranie/wynajem/566/2026</w:t>
            </w:r>
          </w:p>
        </w:tc>
      </w:tr>
    </w:tbl>
    <w:p w14:paraId="16D2FD84" w14:textId="77777777" w:rsidR="00AA39D6" w:rsidRPr="0012359F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sz w:val="20"/>
          <w:szCs w:val="20"/>
        </w:rPr>
        <w:t>my niżej podpisani:</w:t>
      </w:r>
    </w:p>
    <w:p w14:paraId="375469C0" w14:textId="77777777" w:rsidR="00EB7584" w:rsidRPr="0012359F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12359F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3C69B874" w14:textId="77777777" w:rsidR="00EB7584" w:rsidRPr="0012359F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3ED5FB7A" w14:textId="77777777" w:rsidR="00AA39D6" w:rsidRPr="0012359F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sz w:val="20"/>
          <w:szCs w:val="20"/>
        </w:rPr>
        <w:t>d</w:t>
      </w:r>
      <w:r w:rsidR="00AA39D6" w:rsidRPr="0012359F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321D6025" w14:textId="77777777" w:rsidR="00AE2ACB" w:rsidRPr="0012359F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12359F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2BFE49B4" w14:textId="77777777" w:rsidR="00ED4154" w:rsidRPr="0012359F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12359F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12359F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12359F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12359F" w14:paraId="153351F9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555E4532" w14:textId="77777777" w:rsidR="00AE2ACB" w:rsidRPr="0012359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C9181F5" w14:textId="77777777" w:rsidR="00AE2ACB" w:rsidRPr="0012359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2359F" w14:paraId="4C229577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CDC793F" w14:textId="77777777" w:rsidR="00AE2ACB" w:rsidRPr="0012359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61246424" w14:textId="77777777" w:rsidR="00AE2ACB" w:rsidRPr="0012359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12359F" w14:paraId="61755915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5CCCEA5" w14:textId="77777777" w:rsidR="008A3551" w:rsidRPr="0012359F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7D2076AA" w14:textId="77777777" w:rsidR="008A3551" w:rsidRPr="0012359F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359F" w:rsidRPr="0012359F" w14:paraId="0A6F671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F75A0F9" w14:textId="21F6A0F8" w:rsidR="0012359F" w:rsidRPr="0012359F" w:rsidRDefault="0012359F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KRS (</w:t>
            </w:r>
            <w:r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jeśli dotyczy)</w:t>
            </w:r>
          </w:p>
        </w:tc>
        <w:tc>
          <w:tcPr>
            <w:tcW w:w="6520" w:type="dxa"/>
          </w:tcPr>
          <w:p w14:paraId="6EAD53A9" w14:textId="77777777" w:rsidR="0012359F" w:rsidRPr="0012359F" w:rsidRDefault="0012359F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2359F" w14:paraId="7FF7AA60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6DE7683F" w14:textId="77777777" w:rsidR="00AE2ACB" w:rsidRPr="0012359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12359F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61972F1F" w14:textId="77777777" w:rsidR="00AE2ACB" w:rsidRPr="0012359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2359F" w14:paraId="1030A78D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B501737" w14:textId="77777777" w:rsidR="00AE2ACB" w:rsidRPr="0012359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12359F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2A977A04" w14:textId="77777777" w:rsidR="00AE2ACB" w:rsidRPr="0012359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2359F" w14:paraId="2730C2DB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35987343" w14:textId="77777777" w:rsidR="00AE2ACB" w:rsidRPr="0012359F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12359F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12359F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348A9D2B" w14:textId="77777777" w:rsidR="00C0785C" w:rsidRPr="0012359F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2359F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44BC4D91" w14:textId="77777777" w:rsidR="00C0785C" w:rsidRPr="0012359F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2359F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06F89071" w14:textId="77777777" w:rsidR="00C0785C" w:rsidRPr="0012359F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2359F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08C9ED96" w14:textId="77777777" w:rsidR="00C0785C" w:rsidRPr="0012359F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2359F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45AC3F40" w14:textId="77777777" w:rsidR="00C0785C" w:rsidRPr="0012359F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2359F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7C035715" w14:textId="77777777" w:rsidR="00497AEE" w:rsidRPr="0012359F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2359F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14B019B6" w14:textId="77777777" w:rsidR="00C11FEF" w:rsidRPr="0012359F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42D71FE7" w14:textId="77777777" w:rsidR="004D5A42" w:rsidRPr="0012359F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12359F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12359F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12359F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12359F">
        <w:rPr>
          <w:rFonts w:asciiTheme="minorHAnsi" w:hAnsiTheme="minorHAnsi" w:cstheme="minorHAnsi"/>
          <w:sz w:val="20"/>
          <w:szCs w:val="20"/>
        </w:rPr>
        <w:t>,</w:t>
      </w:r>
      <w:r w:rsidR="007F3E87" w:rsidRPr="0012359F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12359F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12359F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12359F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12359F">
        <w:rPr>
          <w:rFonts w:asciiTheme="minorHAnsi" w:hAnsiTheme="minorHAnsi" w:cstheme="minorHAnsi"/>
          <w:sz w:val="20"/>
          <w:szCs w:val="20"/>
        </w:rPr>
        <w:t>).</w:t>
      </w:r>
    </w:p>
    <w:p w14:paraId="51EFB104" w14:textId="11049D31" w:rsidR="00B964C4" w:rsidRPr="0012359F" w:rsidRDefault="00B964C4" w:rsidP="00DA3C80">
      <w:pPr>
        <w:pStyle w:val="Akapitzlist"/>
        <w:numPr>
          <w:ilvl w:val="0"/>
          <w:numId w:val="1"/>
        </w:numPr>
        <w:spacing w:after="120" w:line="48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2359F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12359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2359F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12359F">
        <w:rPr>
          <w:rFonts w:asciiTheme="minorHAnsi" w:hAnsiTheme="minorHAnsi" w:cstheme="minorHAnsi"/>
          <w:sz w:val="20"/>
          <w:szCs w:val="20"/>
        </w:rPr>
        <w:t xml:space="preserve">przedmiotu zamówienia </w:t>
      </w:r>
      <w:r w:rsidR="0012359F" w:rsidRPr="0012359F">
        <w:rPr>
          <w:rFonts w:asciiTheme="minorHAnsi" w:hAnsiTheme="minorHAnsi" w:cstheme="minorHAnsi"/>
          <w:sz w:val="20"/>
          <w:szCs w:val="20"/>
        </w:rPr>
        <w:t xml:space="preserve">zgodnie z opisem przedmiotu zamówienia oraz zgodnie z zasadami </w:t>
      </w:r>
      <w:r w:rsidR="0012359F" w:rsidRPr="0012359F">
        <w:rPr>
          <w:rFonts w:asciiTheme="minorHAnsi" w:hAnsiTheme="minorHAnsi" w:cstheme="minorHAnsi"/>
          <w:bCs/>
          <w:sz w:val="20"/>
          <w:szCs w:val="20"/>
        </w:rPr>
        <w:t>i warunkami określonymi w SWZ  przy uwzględnieniu wszystkich składników związanych z realizacją przedmiotu zamówienia wpływających na wysokość ceny</w:t>
      </w:r>
      <w:r w:rsidR="0012359F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Pr="0012359F">
        <w:rPr>
          <w:rFonts w:asciiTheme="minorHAnsi" w:hAnsiTheme="minorHAnsi" w:cstheme="minorHAnsi"/>
          <w:sz w:val="20"/>
          <w:szCs w:val="20"/>
        </w:rPr>
        <w:t>za cenę:</w:t>
      </w:r>
    </w:p>
    <w:p w14:paraId="48EBA368" w14:textId="77777777" w:rsidR="006D09E0" w:rsidRPr="0012359F" w:rsidRDefault="006D09E0" w:rsidP="00DA3C80">
      <w:pPr>
        <w:pStyle w:val="Akapitzlist"/>
        <w:spacing w:line="480" w:lineRule="auto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12359F" w14:paraId="21A6C2A9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12E8B71C" w14:textId="77777777" w:rsidR="007F3E87" w:rsidRPr="0012359F" w:rsidRDefault="001129C0" w:rsidP="00DA3C80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04C556FC" w14:textId="77777777" w:rsidR="007F3E87" w:rsidRPr="0012359F" w:rsidRDefault="007F3E87" w:rsidP="00DA3C80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222759" w:rsidRPr="0012359F" w14:paraId="258B82B5" w14:textId="77777777" w:rsidTr="00DA7185">
        <w:tc>
          <w:tcPr>
            <w:tcW w:w="1276" w:type="dxa"/>
            <w:vAlign w:val="center"/>
          </w:tcPr>
          <w:p w14:paraId="43BB0865" w14:textId="4084A4ED" w:rsidR="00222759" w:rsidRPr="0012359F" w:rsidRDefault="00222759" w:rsidP="00DA3C80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793DE1D4" w14:textId="117083C1" w:rsidR="00222759" w:rsidRPr="0012359F" w:rsidRDefault="00222759" w:rsidP="00DA3C80">
            <w:pPr>
              <w:spacing w:before="60" w:line="48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</w:p>
          <w:p w14:paraId="560D8BBC" w14:textId="77777777" w:rsidR="00222759" w:rsidRPr="0012359F" w:rsidRDefault="00222759" w:rsidP="00DA3C80">
            <w:pPr>
              <w:spacing w:line="48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0B67FBD" w14:textId="77777777" w:rsidR="00222759" w:rsidRPr="0012359F" w:rsidRDefault="00222759" w:rsidP="00DA3C80">
            <w:pPr>
              <w:spacing w:line="48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44F6AB2" w14:textId="77777777" w:rsidR="00222759" w:rsidRPr="0012359F" w:rsidRDefault="00222759" w:rsidP="00DA3C80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5BD243B" w14:textId="77777777" w:rsidR="00222759" w:rsidRPr="0012359F" w:rsidRDefault="00222759" w:rsidP="00DA3C80">
            <w:pPr>
              <w:spacing w:after="60"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4239EAF" w14:textId="77777777" w:rsidR="00222759" w:rsidRPr="0012359F" w:rsidRDefault="00222759" w:rsidP="00DA3C80">
            <w:pPr>
              <w:spacing w:after="60"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664C1105" w14:textId="77777777" w:rsidR="00B9086B" w:rsidRPr="0012359F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b/>
          <w:sz w:val="20"/>
          <w:szCs w:val="20"/>
        </w:rPr>
        <w:t>OŚWIADCZAMY</w:t>
      </w:r>
      <w:r w:rsidRPr="0012359F">
        <w:rPr>
          <w:rFonts w:asciiTheme="minorHAnsi" w:hAnsiTheme="minorHAnsi" w:cstheme="minorHAnsi"/>
          <w:sz w:val="20"/>
          <w:szCs w:val="20"/>
        </w:rPr>
        <w:t>, że:</w:t>
      </w:r>
    </w:p>
    <w:p w14:paraId="0F35D39F" w14:textId="53D4D1FD" w:rsidR="00ED4154" w:rsidRDefault="0012359F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="Calibri" w:hAnsi="Calibri" w:cs="Calibri"/>
          <w:sz w:val="20"/>
          <w:szCs w:val="20"/>
        </w:rPr>
        <w:t>Zapoznaliśmy się z treścią SWZ, a w szczególności z opisem przedmiotu zamówienia i z projektowanymi postanowieniami umowy oraz ze zmianami i wyjaśnieniami  treści SWZ i oświadczam(-y), że wykonamy zamówienie na warunkach i zasadach określonych tam przez Zamawiającego</w:t>
      </w:r>
      <w:r w:rsidR="00C754AE" w:rsidRPr="0012359F">
        <w:rPr>
          <w:rFonts w:asciiTheme="minorHAnsi" w:hAnsiTheme="minorHAnsi" w:cstheme="minorHAnsi"/>
          <w:sz w:val="20"/>
          <w:szCs w:val="20"/>
        </w:rPr>
        <w:t>,</w:t>
      </w:r>
    </w:p>
    <w:p w14:paraId="374DAA3D" w14:textId="6E0D9E71" w:rsidR="0012359F" w:rsidRPr="0012359F" w:rsidRDefault="0012359F" w:rsidP="00DA3C80">
      <w:pPr>
        <w:pStyle w:val="Akapitzlist"/>
        <w:numPr>
          <w:ilvl w:val="1"/>
          <w:numId w:val="1"/>
        </w:numPr>
        <w:spacing w:before="120" w:line="480" w:lineRule="auto"/>
        <w:ind w:left="567" w:hanging="567"/>
        <w:jc w:val="both"/>
        <w:rPr>
          <w:rFonts w:ascii="Calibri" w:hAnsi="Calibri" w:cs="Calibri"/>
          <w:b/>
          <w:bCs/>
          <w:sz w:val="20"/>
          <w:szCs w:val="20"/>
        </w:rPr>
      </w:pPr>
      <w:r w:rsidRPr="0012359F">
        <w:rPr>
          <w:rFonts w:ascii="Calibri" w:hAnsi="Calibri" w:cs="Calibri"/>
          <w:b/>
          <w:bCs/>
          <w:sz w:val="20"/>
          <w:szCs w:val="20"/>
        </w:rPr>
        <w:t xml:space="preserve">Wykonawca wskazuje jako pralnię rezerwową </w:t>
      </w:r>
      <w:r w:rsidRPr="00DA3C80">
        <w:rPr>
          <w:rFonts w:ascii="Calibri" w:hAnsi="Calibri" w:cs="Calibri"/>
          <w:sz w:val="20"/>
          <w:szCs w:val="20"/>
        </w:rPr>
        <w:t>( w celu zapewnienia ciągłości świadczenia usług pralniczych w przypadku awarii lub innych sytuacji losowych) pralnię zlokalizowaną w …………………………………………………………………………………………………………………………………………………………………………………………………………</w:t>
      </w:r>
      <w:r w:rsidR="00DA3C80" w:rsidRPr="00DA3C80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</w:t>
      </w:r>
      <w:r w:rsidRPr="00DA3C80">
        <w:rPr>
          <w:rFonts w:ascii="Calibri" w:hAnsi="Calibri" w:cs="Calibri"/>
          <w:sz w:val="20"/>
          <w:szCs w:val="20"/>
        </w:rPr>
        <w:t>………………</w:t>
      </w:r>
    </w:p>
    <w:p w14:paraId="540DC801" w14:textId="3988B80F" w:rsidR="0012359F" w:rsidRPr="00DA3C80" w:rsidRDefault="0012359F" w:rsidP="00DA3C80">
      <w:pPr>
        <w:pStyle w:val="Akapitzlist"/>
        <w:spacing w:before="120" w:line="36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DA3C80">
        <w:rPr>
          <w:rFonts w:ascii="Calibri" w:hAnsi="Calibri" w:cs="Calibri"/>
          <w:sz w:val="20"/>
          <w:szCs w:val="20"/>
        </w:rPr>
        <w:t>Pralnia zastępcza posiada pozytywną opinię wydaną przez właściwego Państwowego Inspektora Sanitarnego potwierdzającą spełnianie wymogów sanitarno -epidemiologicznych zgodnie z aktualnie obowiązującymi przepisami oraz dysponuje wdrożonym systemem RFID UHF  kompatybilnym   z takim system wdrożonym u Zamawiającego.</w:t>
      </w:r>
    </w:p>
    <w:p w14:paraId="1F043655" w14:textId="77777777" w:rsidR="00222759" w:rsidRPr="0012359F" w:rsidRDefault="00FF57EE" w:rsidP="00222759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12359F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12359F">
        <w:rPr>
          <w:rFonts w:asciiTheme="minorHAnsi" w:hAnsiTheme="minorHAnsi" w:cstheme="minorHAnsi"/>
          <w:sz w:val="20"/>
          <w:szCs w:val="20"/>
        </w:rPr>
        <w:t>SWZ</w:t>
      </w:r>
      <w:r w:rsidR="00B87AFB" w:rsidRPr="0012359F">
        <w:rPr>
          <w:rFonts w:asciiTheme="minorHAnsi" w:hAnsiTheme="minorHAnsi" w:cstheme="minorHAnsi"/>
          <w:sz w:val="20"/>
          <w:szCs w:val="20"/>
        </w:rPr>
        <w:t>,</w:t>
      </w:r>
      <w:r w:rsidR="00C754AE" w:rsidRPr="0012359F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7FA51DDC" w14:textId="77777777" w:rsidR="004E4F1B" w:rsidRPr="0012359F" w:rsidRDefault="004E4F1B" w:rsidP="0012359F">
      <w:pPr>
        <w:pStyle w:val="Akapitzlist"/>
        <w:spacing w:before="120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7C778FF5" w14:textId="77777777" w:rsidR="00BC4F99" w:rsidRPr="0012359F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sz w:val="20"/>
          <w:szCs w:val="20"/>
        </w:rPr>
        <w:lastRenderedPageBreak/>
        <w:t xml:space="preserve">zamierzamy / nie zamierzamy powierzyć </w:t>
      </w:r>
      <w:r w:rsidR="00C754AE" w:rsidRPr="0012359F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12359F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12359F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12359F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12359F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12359F" w14:paraId="18D1E6FB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1DAA0C5" w14:textId="77777777" w:rsidR="006522FA" w:rsidRPr="0012359F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B56554D" w14:textId="77777777" w:rsidR="006522FA" w:rsidRPr="0012359F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131323" w14:textId="77777777" w:rsidR="006522FA" w:rsidRPr="0012359F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12359F" w14:paraId="6C44229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E6AD" w14:textId="77777777" w:rsidR="006522FA" w:rsidRPr="0012359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5D3C" w14:textId="77777777" w:rsidR="006522FA" w:rsidRPr="0012359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166DD" w14:textId="77777777" w:rsidR="006522FA" w:rsidRPr="0012359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12359F" w14:paraId="6FDE772E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3129" w14:textId="77777777" w:rsidR="006522FA" w:rsidRPr="0012359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A2D2" w14:textId="77777777" w:rsidR="006522FA" w:rsidRPr="0012359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4395" w14:textId="77777777" w:rsidR="006522FA" w:rsidRPr="0012359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8F0790" w14:textId="77777777" w:rsidR="00552F9C" w:rsidRPr="0012359F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6FBAEE1" w14:textId="7F482134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12359F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12359F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12359F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12359F">
        <w:rPr>
          <w:rFonts w:asciiTheme="minorHAnsi" w:hAnsiTheme="minorHAnsi" w:cstheme="minorHAnsi"/>
          <w:sz w:val="20"/>
          <w:szCs w:val="20"/>
        </w:rPr>
        <w:t>, które zostały z</w:t>
      </w:r>
      <w:r w:rsidRPr="0012359F">
        <w:rPr>
          <w:rFonts w:asciiTheme="minorHAnsi" w:hAnsiTheme="minorHAnsi" w:cstheme="minorHAnsi"/>
          <w:sz w:val="20"/>
          <w:szCs w:val="20"/>
        </w:rPr>
        <w:t>a</w:t>
      </w:r>
      <w:r w:rsidRPr="0012359F">
        <w:rPr>
          <w:rFonts w:asciiTheme="minorHAnsi" w:hAnsiTheme="minorHAnsi" w:cstheme="minorHAnsi"/>
          <w:sz w:val="20"/>
          <w:szCs w:val="20"/>
        </w:rPr>
        <w:t>warte w S</w:t>
      </w:r>
      <w:r w:rsidR="006522FA" w:rsidRPr="0012359F">
        <w:rPr>
          <w:rFonts w:asciiTheme="minorHAnsi" w:hAnsiTheme="minorHAnsi" w:cstheme="minorHAnsi"/>
          <w:sz w:val="20"/>
          <w:szCs w:val="20"/>
        </w:rPr>
        <w:t>WZ</w:t>
      </w:r>
      <w:r w:rsidRPr="0012359F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12359F">
        <w:rPr>
          <w:rFonts w:asciiTheme="minorHAnsi" w:hAnsiTheme="minorHAnsi" w:cstheme="minorHAnsi"/>
          <w:sz w:val="20"/>
          <w:szCs w:val="20"/>
        </w:rPr>
        <w:t>,</w:t>
      </w:r>
      <w:r w:rsidRPr="0012359F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12359F">
        <w:rPr>
          <w:rFonts w:asciiTheme="minorHAnsi" w:hAnsiTheme="minorHAnsi" w:cstheme="minorHAnsi"/>
          <w:sz w:val="20"/>
          <w:szCs w:val="20"/>
        </w:rPr>
        <w:t>,</w:t>
      </w:r>
      <w:r w:rsidRPr="0012359F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12359F">
        <w:rPr>
          <w:rFonts w:asciiTheme="minorHAnsi" w:hAnsiTheme="minorHAnsi" w:cstheme="minorHAnsi"/>
          <w:sz w:val="20"/>
          <w:szCs w:val="20"/>
        </w:rPr>
        <w:t>,</w:t>
      </w:r>
    </w:p>
    <w:p w14:paraId="58F9EF66" w14:textId="6A12945D" w:rsidR="0012359F" w:rsidRPr="0012359F" w:rsidRDefault="0012359F" w:rsidP="0012359F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12359F">
        <w:rPr>
          <w:rFonts w:ascii="Calibri" w:hAnsi="Calibri" w:cs="Calibri"/>
          <w:sz w:val="20"/>
          <w:szCs w:val="20"/>
        </w:rPr>
        <w:t>Oświadczamy, że termin płatności wynosi 60 dni od daty otrzymania przez Zamawiającego prawidłowo wystawionej faktury</w:t>
      </w:r>
    </w:p>
    <w:p w14:paraId="6B3604A9" w14:textId="1EA00FC6" w:rsidR="0012359F" w:rsidRPr="0012359F" w:rsidRDefault="0012359F" w:rsidP="0012359F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="Calibri" w:hAnsi="Calibri" w:cs="Calibri"/>
          <w:sz w:val="20"/>
          <w:szCs w:val="20"/>
        </w:rPr>
        <w:t>Oświadczamy, że w cenie oferty uwzględnione zostały wszystkie koszty związane z wykonywaniem przedmiotu zamówienia, niezbędne dla prawidłowego i pełnego wykonania przedmiotu zamówienia,   w tym koszty transportu.</w:t>
      </w:r>
    </w:p>
    <w:p w14:paraId="7070AD0D" w14:textId="77777777" w:rsidR="00525EFF" w:rsidRPr="0012359F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12359F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2359F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12359F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12359F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2359F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12359F">
        <w:rPr>
          <w:rFonts w:asciiTheme="minorHAnsi" w:hAnsiTheme="minorHAnsi" w:cstheme="minorHAnsi"/>
          <w:sz w:val="20"/>
          <w:szCs w:val="20"/>
        </w:rPr>
        <w:t>.</w:t>
      </w:r>
    </w:p>
    <w:p w14:paraId="21CF0B9C" w14:textId="1F11B31D" w:rsidR="00DA3C80" w:rsidRPr="00DA3C80" w:rsidRDefault="00DA3C80" w:rsidP="00DA3C80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Calibri" w:hAnsi="Calibri" w:cs="Calibri"/>
          <w:b/>
          <w:sz w:val="20"/>
          <w:szCs w:val="20"/>
        </w:rPr>
      </w:pPr>
      <w:r w:rsidRPr="00DA3C80">
        <w:rPr>
          <w:rFonts w:ascii="Calibri" w:hAnsi="Calibri" w:cs="Calibri"/>
          <w:b/>
          <w:sz w:val="20"/>
          <w:szCs w:val="20"/>
        </w:rPr>
        <w:t>OŚWIADCZAM</w:t>
      </w:r>
      <w:r>
        <w:rPr>
          <w:rFonts w:ascii="Calibri" w:hAnsi="Calibri" w:cs="Calibri"/>
          <w:b/>
          <w:sz w:val="20"/>
          <w:szCs w:val="20"/>
        </w:rPr>
        <w:t>Y</w:t>
      </w:r>
      <w:r w:rsidRPr="00DA3C80">
        <w:rPr>
          <w:rFonts w:ascii="Calibri" w:hAnsi="Calibri" w:cs="Calibri"/>
          <w:bCs/>
          <w:sz w:val="20"/>
          <w:szCs w:val="20"/>
        </w:rPr>
        <w:t>, że</w:t>
      </w:r>
      <w:r w:rsidRPr="00DA3C80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t xml:space="preserve"> </w:t>
      </w:r>
      <w:r w:rsidRPr="00DA3C80">
        <w:rPr>
          <w:rStyle w:val="Odwoanieprzypisudolnego"/>
          <w:rFonts w:ascii="Calibri" w:hAnsi="Calibri" w:cs="Calibri"/>
          <w:b/>
          <w:color w:val="0070C0"/>
          <w:sz w:val="20"/>
          <w:szCs w:val="20"/>
        </w:rPr>
        <w:footnoteReference w:id="5"/>
      </w:r>
      <w:r w:rsidRPr="00DA3C80">
        <w:rPr>
          <w:rFonts w:ascii="Calibri" w:hAnsi="Calibri" w:cs="Calibri"/>
          <w:bCs/>
          <w:sz w:val="20"/>
          <w:szCs w:val="20"/>
        </w:rPr>
        <w:t>:</w:t>
      </w:r>
    </w:p>
    <w:p w14:paraId="1EFD2249" w14:textId="77777777" w:rsidR="00DA3C80" w:rsidRPr="00DA3C80" w:rsidRDefault="00DA3C80" w:rsidP="00DA3C8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DA3C80">
        <w:rPr>
          <w:rFonts w:ascii="Calibri" w:hAnsi="Calibri" w:cs="Calibri"/>
          <w:bCs/>
          <w:sz w:val="20"/>
          <w:szCs w:val="20"/>
        </w:rPr>
        <w:t>polegam na zasobach innych podmiotów na zasadach określonych w art. 118 ust. 1 ustawy Prawo zamówień publicznych, a podmioty te będą brały udział w realizacji części zamówienia. Poniżej należy podać dane dotyczące: zakresu i okresu udziału innego podmiotu przy wykonywaniu zamówienia oraz nazwy tych podmiotów:</w:t>
      </w:r>
    </w:p>
    <w:p w14:paraId="7019105A" w14:textId="77777777" w:rsidR="00DA3C80" w:rsidRPr="00DA3C80" w:rsidRDefault="00DA3C80" w:rsidP="00DA3C80">
      <w:pPr>
        <w:pStyle w:val="Akapitzlist"/>
        <w:spacing w:line="360" w:lineRule="auto"/>
        <w:ind w:left="993"/>
        <w:jc w:val="both"/>
        <w:rPr>
          <w:rFonts w:ascii="Calibri" w:hAnsi="Calibri" w:cs="Calibri"/>
          <w:bCs/>
          <w:sz w:val="20"/>
          <w:szCs w:val="20"/>
        </w:rPr>
      </w:pPr>
      <w:r w:rsidRPr="00DA3C80">
        <w:rPr>
          <w:rFonts w:ascii="Calibri" w:hAnsi="Calibri" w:cs="Calibr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C9531A1" w14:textId="77777777" w:rsidR="00DA3C80" w:rsidRPr="00DA3C80" w:rsidRDefault="00DA3C80" w:rsidP="00DA3C8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DA3C80">
        <w:rPr>
          <w:rFonts w:ascii="Calibri" w:hAnsi="Calibri" w:cs="Calibri"/>
          <w:bCs/>
          <w:sz w:val="20"/>
          <w:szCs w:val="20"/>
        </w:rPr>
        <w:t>nie polegam na zasobach innych podmiotów na zasadach określonych w art. 118 ust. 1 Ustawy Prawo zamówień publicznych.</w:t>
      </w:r>
    </w:p>
    <w:p w14:paraId="77048F0D" w14:textId="05111A82" w:rsidR="00DA3C80" w:rsidRPr="00DA3C80" w:rsidRDefault="00DA3C80" w:rsidP="00DA3C80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A3C80">
        <w:rPr>
          <w:rFonts w:ascii="Calibri" w:hAnsi="Calibri" w:cs="Calibri"/>
          <w:b/>
          <w:sz w:val="20"/>
          <w:szCs w:val="20"/>
        </w:rPr>
        <w:t>OŚWIADCZAMY</w:t>
      </w:r>
      <w:r w:rsidRPr="00DA3C80">
        <w:rPr>
          <w:rFonts w:ascii="Calibri" w:hAnsi="Calibri" w:cs="Calibri"/>
          <w:bCs/>
          <w:sz w:val="20"/>
          <w:szCs w:val="20"/>
        </w:rPr>
        <w:t>, że</w:t>
      </w:r>
      <w:r w:rsidRPr="00DA3C80">
        <w:rPr>
          <w:rStyle w:val="Odwoanieprzypisudolnego"/>
          <w:rFonts w:ascii="Calibri" w:hAnsi="Calibri" w:cs="Calibri"/>
          <w:b/>
          <w:color w:val="0070C0"/>
          <w:sz w:val="20"/>
          <w:szCs w:val="20"/>
        </w:rPr>
        <w:footnoteReference w:id="6"/>
      </w:r>
      <w:r w:rsidRPr="00DA3C80">
        <w:rPr>
          <w:rFonts w:ascii="Calibri" w:hAnsi="Calibri" w:cs="Calibri"/>
          <w:bCs/>
          <w:sz w:val="20"/>
          <w:szCs w:val="20"/>
        </w:rPr>
        <w:t>:</w:t>
      </w:r>
    </w:p>
    <w:p w14:paraId="262AC405" w14:textId="0DD2FB7D" w:rsidR="00DA3C80" w:rsidRPr="00DA3C80" w:rsidRDefault="00DA3C80" w:rsidP="00DA3C8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DA3C80">
        <w:rPr>
          <w:rFonts w:ascii="Calibri" w:hAnsi="Calibri" w:cs="Calibri"/>
          <w:bCs/>
          <w:sz w:val="20"/>
          <w:szCs w:val="20"/>
        </w:rPr>
        <w:t>wykonamy całość zamówienia siłami własnymi.</w:t>
      </w:r>
    </w:p>
    <w:p w14:paraId="51AEBB4C" w14:textId="77777777" w:rsidR="00DA3C80" w:rsidRPr="00DA3C80" w:rsidRDefault="00DA3C80" w:rsidP="00DA3C8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DA3C80">
        <w:rPr>
          <w:rFonts w:ascii="Calibri" w:hAnsi="Calibri" w:cs="Calibri"/>
          <w:bCs/>
          <w:sz w:val="20"/>
          <w:szCs w:val="20"/>
        </w:rPr>
        <w:t>Podwykonawcom zamierzamy powierzyć poniższe części zamówienia (jeżeli jest to wiadome należy podać również dane proponowanych podwykonawców)</w:t>
      </w:r>
    </w:p>
    <w:p w14:paraId="37543764" w14:textId="77777777" w:rsidR="00DA3C80" w:rsidRPr="00DA3C80" w:rsidRDefault="00DA3C80" w:rsidP="00DA3C80">
      <w:pPr>
        <w:pStyle w:val="Akapitzlist"/>
        <w:spacing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DA3C80">
        <w:rPr>
          <w:rFonts w:ascii="Calibri" w:hAnsi="Calibri" w:cs="Calibri"/>
          <w:bCs/>
          <w:sz w:val="20"/>
          <w:szCs w:val="20"/>
        </w:rPr>
        <w:lastRenderedPageBreak/>
        <w:t>1) ..................................................................................................................................</w:t>
      </w:r>
    </w:p>
    <w:p w14:paraId="2DABB838" w14:textId="01B7396E" w:rsidR="002C23F2" w:rsidRPr="0012359F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2359F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12359F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12359F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12359F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7"/>
      </w:r>
      <w:r w:rsidR="00267D1F" w:rsidRPr="0012359F">
        <w:rPr>
          <w:rFonts w:asciiTheme="minorHAnsi" w:hAnsiTheme="minorHAnsi" w:cstheme="minorHAnsi"/>
          <w:bCs/>
          <w:sz w:val="20"/>
          <w:szCs w:val="20"/>
        </w:rPr>
        <w:t>:</w:t>
      </w:r>
    </w:p>
    <w:p w14:paraId="2FC716C9" w14:textId="1C62056E" w:rsidR="00CE1552" w:rsidRPr="0012359F" w:rsidRDefault="00DA3C80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2359F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DA7A71C" wp14:editId="41F2D855">
            <wp:extent cx="1809750" cy="21907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D9B7" w14:textId="77777777" w:rsidR="00CE1552" w:rsidRPr="0012359F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2359F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12359F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12359F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2359F">
        <w:rPr>
          <w:rFonts w:asciiTheme="minorHAnsi" w:hAnsiTheme="minorHAnsi" w:cstheme="minorHAnsi"/>
          <w:bCs/>
          <w:sz w:val="20"/>
          <w:szCs w:val="20"/>
        </w:rPr>
        <w:t>).</w:t>
      </w:r>
    </w:p>
    <w:p w14:paraId="3EC9F9E7" w14:textId="77777777" w:rsidR="003A37A9" w:rsidRPr="0012359F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6584E423" w14:textId="32697F2E" w:rsidR="003A37A9" w:rsidRPr="0012359F" w:rsidRDefault="00DA3C80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2359F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3C2BCB6" wp14:editId="7D0B37D2">
            <wp:extent cx="2295525" cy="276225"/>
            <wp:effectExtent l="0" t="0" r="0" b="0"/>
            <wp:docPr id="114050992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10F06" w14:textId="77777777" w:rsidR="003A37A9" w:rsidRPr="0012359F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2359F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12359F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2359F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12359F" w14:paraId="64A3756D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1A19C5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2359F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5B6412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2359F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1AE7A6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2359F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358E5E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2359F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12359F" w14:paraId="6DD309E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C929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1FAE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44BC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0B3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12359F" w14:paraId="673597E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D748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C271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485C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D0E" w14:textId="77777777" w:rsidR="003A37A9" w:rsidRPr="0012359F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0E118902" w14:textId="77777777" w:rsidR="00525EFF" w:rsidRPr="0012359F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12359F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12359F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12359F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12359F">
        <w:rPr>
          <w:rFonts w:asciiTheme="minorHAnsi" w:hAnsiTheme="minorHAnsi" w:cstheme="minorHAnsi"/>
          <w:sz w:val="20"/>
          <w:szCs w:val="20"/>
        </w:rPr>
        <w:t>przedmiotowego postępowania</w:t>
      </w:r>
      <w:r w:rsidRPr="0012359F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12359F" w14:paraId="46E43C31" w14:textId="77777777" w:rsidTr="00B56BE6">
        <w:tc>
          <w:tcPr>
            <w:tcW w:w="1984" w:type="dxa"/>
            <w:vAlign w:val="center"/>
          </w:tcPr>
          <w:p w14:paraId="51C1D084" w14:textId="77777777" w:rsidR="00AE2ACB" w:rsidRPr="0012359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13693A0A" w14:textId="77777777" w:rsidR="00AE2ACB" w:rsidRPr="0012359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2359F" w14:paraId="4C3B2D04" w14:textId="77777777" w:rsidTr="00B56BE6">
        <w:tc>
          <w:tcPr>
            <w:tcW w:w="1984" w:type="dxa"/>
            <w:vAlign w:val="center"/>
          </w:tcPr>
          <w:p w14:paraId="3CE6043C" w14:textId="77777777" w:rsidR="00AE2ACB" w:rsidRPr="0012359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5F3D42DE" w14:textId="77777777" w:rsidR="00AE2ACB" w:rsidRPr="0012359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2359F" w14:paraId="112B359A" w14:textId="77777777" w:rsidTr="00B56BE6">
        <w:tc>
          <w:tcPr>
            <w:tcW w:w="1984" w:type="dxa"/>
            <w:vAlign w:val="center"/>
          </w:tcPr>
          <w:p w14:paraId="153AE1A6" w14:textId="77777777" w:rsidR="00AE2ACB" w:rsidRPr="0012359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2359F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EEF6610" w14:textId="77777777" w:rsidR="00AE2ACB" w:rsidRPr="0012359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1B41ADB" w14:textId="77777777" w:rsidR="00525EFF" w:rsidRPr="0012359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12359F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12359F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12359F">
        <w:rPr>
          <w:rFonts w:asciiTheme="minorHAnsi" w:hAnsiTheme="minorHAnsi" w:cstheme="minorHAnsi"/>
          <w:sz w:val="20"/>
          <w:szCs w:val="20"/>
        </w:rPr>
        <w:t>, stanowiąc</w:t>
      </w:r>
      <w:r w:rsidRPr="0012359F">
        <w:rPr>
          <w:rFonts w:asciiTheme="minorHAnsi" w:hAnsiTheme="minorHAnsi" w:cstheme="minorHAnsi"/>
          <w:sz w:val="20"/>
          <w:szCs w:val="20"/>
        </w:rPr>
        <w:t>e</w:t>
      </w:r>
      <w:r w:rsidR="00AF4AC3" w:rsidRPr="0012359F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12359F">
        <w:rPr>
          <w:rFonts w:asciiTheme="minorHAnsi" w:hAnsiTheme="minorHAnsi" w:cstheme="minorHAnsi"/>
          <w:sz w:val="20"/>
          <w:szCs w:val="20"/>
        </w:rPr>
        <w:t>:</w:t>
      </w:r>
    </w:p>
    <w:p w14:paraId="35770918" w14:textId="77777777" w:rsidR="009B316D" w:rsidRPr="0012359F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2359F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12359F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12359F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32A4A6C6" w14:textId="77777777" w:rsidR="007D475B" w:rsidRPr="0012359F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2359F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12359F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19ED796" w14:textId="77777777" w:rsidR="0097776D" w:rsidRPr="0012359F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2359F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12359F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12359F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12359F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75C197A4" w14:textId="77777777" w:rsidR="004D4F17" w:rsidRPr="0012359F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EE35C0D" w14:textId="77777777" w:rsidR="00814ACA" w:rsidRPr="0012359F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2359F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134F20BD" w14:textId="77777777" w:rsidR="00814ACA" w:rsidRPr="0012359F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12359F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12359F">
        <w:rPr>
          <w:rFonts w:asciiTheme="minorHAnsi" w:hAnsiTheme="minorHAnsi" w:cstheme="minorHAnsi"/>
          <w:iCs/>
          <w:sz w:val="16"/>
          <w:szCs w:val="16"/>
        </w:rPr>
        <w:t>[podpis</w:t>
      </w:r>
      <w:r w:rsidRPr="0012359F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12359F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8"/>
      </w:r>
      <w:r w:rsidR="00814ACA" w:rsidRPr="0012359F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12359F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F437F" w14:textId="77777777" w:rsidR="002542B2" w:rsidRDefault="002542B2" w:rsidP="00FF57EE">
      <w:r>
        <w:separator/>
      </w:r>
    </w:p>
  </w:endnote>
  <w:endnote w:type="continuationSeparator" w:id="0">
    <w:p w14:paraId="1122E1CA" w14:textId="77777777" w:rsidR="002542B2" w:rsidRDefault="002542B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5790" w14:textId="77777777" w:rsidR="00222759" w:rsidRDefault="002227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A30B" w14:textId="40850DB8" w:rsidR="0012359F" w:rsidRPr="0012359F" w:rsidRDefault="00563DC0" w:rsidP="0012359F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0" w:name="_Hlk204079734"/>
    <w:bookmarkStart w:id="1" w:name="_Hlk204666669"/>
    <w:r w:rsidR="00DA3C80"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31E64E30" wp14:editId="48B0C512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93713986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FA9DC3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12359F" w:rsidRPr="0012359F">
      <w:rPr>
        <w:rFonts w:ascii="Arial" w:hAnsi="Arial"/>
        <w:szCs w:val="20"/>
        <w:lang w:val="en-US" w:bidi="ar-IQ"/>
      </w:rPr>
      <w:tab/>
    </w:r>
  </w:p>
  <w:p w14:paraId="6D4EC663" w14:textId="0FCD61CA" w:rsidR="00563DC0" w:rsidRPr="00563DC0" w:rsidRDefault="0012359F" w:rsidP="0012359F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12359F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12359F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12359F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0"/>
    <w:bookmarkEnd w:id="1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12359F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81B1" w14:textId="77777777" w:rsidR="00222759" w:rsidRDefault="00222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299F7" w14:textId="77777777" w:rsidR="002542B2" w:rsidRDefault="002542B2" w:rsidP="00FF57EE">
      <w:r>
        <w:separator/>
      </w:r>
    </w:p>
  </w:footnote>
  <w:footnote w:type="continuationSeparator" w:id="0">
    <w:p w14:paraId="3C44051F" w14:textId="77777777" w:rsidR="002542B2" w:rsidRDefault="002542B2" w:rsidP="00FF57EE">
      <w:r>
        <w:continuationSeparator/>
      </w:r>
    </w:p>
  </w:footnote>
  <w:footnote w:id="1">
    <w:p w14:paraId="59F17DAA" w14:textId="77777777" w:rsidR="00563DC0" w:rsidRPr="0012359F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12359F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2359F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206ECB0F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12359F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12359F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C0785C" w:rsidRPr="0012359F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12359F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5570D24B" w14:textId="77777777" w:rsidR="00C754AE" w:rsidRPr="0012359F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12359F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2359F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64406AE6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12359F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651E9BA" w14:textId="77777777" w:rsidR="00640768" w:rsidRPr="0012359F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12359F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12359F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12359F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243BDF58" w14:textId="77777777" w:rsidR="00DA3C80" w:rsidRPr="00DA3C80" w:rsidRDefault="00DA3C80" w:rsidP="00DA3C80">
      <w:pPr>
        <w:pStyle w:val="Tekstprzypisudolnego"/>
        <w:spacing w:after="60"/>
        <w:rPr>
          <w:rFonts w:ascii="Calibri" w:hAnsi="Calibri" w:cs="Calibri"/>
          <w:sz w:val="16"/>
          <w:szCs w:val="16"/>
        </w:rPr>
      </w:pPr>
      <w:r w:rsidRPr="00DA3C80">
        <w:rPr>
          <w:rStyle w:val="Odwoanieprzypisudolnego"/>
          <w:rFonts w:ascii="Calibri" w:hAnsi="Calibri" w:cs="Calibri"/>
          <w:color w:val="0070C0"/>
          <w:sz w:val="16"/>
          <w:szCs w:val="16"/>
        </w:rPr>
        <w:footnoteRef/>
      </w:r>
      <w:r w:rsidRPr="00DA3C80">
        <w:rPr>
          <w:rFonts w:ascii="Calibri" w:hAnsi="Calibri" w:cs="Calibri"/>
          <w:sz w:val="16"/>
          <w:szCs w:val="16"/>
        </w:rPr>
        <w:t xml:space="preserve">  </w:t>
      </w:r>
      <w:r w:rsidRPr="00DA3C80">
        <w:rPr>
          <w:rFonts w:ascii="Calibri" w:hAnsi="Calibri" w:cs="Calibri"/>
          <w:color w:val="0070C0"/>
          <w:sz w:val="16"/>
          <w:szCs w:val="16"/>
        </w:rPr>
        <w:t>Należy zaznaczyć/wskazać właściwe</w:t>
      </w:r>
    </w:p>
  </w:footnote>
  <w:footnote w:id="6">
    <w:p w14:paraId="6FB0DBCD" w14:textId="77777777" w:rsidR="00DA3C80" w:rsidRPr="00DA3C80" w:rsidRDefault="00DA3C80" w:rsidP="00DA3C80">
      <w:pPr>
        <w:pStyle w:val="Tekstprzypisudolnego"/>
        <w:spacing w:after="60"/>
        <w:rPr>
          <w:rFonts w:ascii="Calibri" w:hAnsi="Calibri" w:cs="Calibri"/>
          <w:sz w:val="16"/>
          <w:szCs w:val="16"/>
        </w:rPr>
      </w:pPr>
      <w:r w:rsidRPr="00DA3C80">
        <w:rPr>
          <w:rStyle w:val="Odwoanieprzypisudolnego"/>
          <w:rFonts w:ascii="Calibri" w:hAnsi="Calibri" w:cs="Calibri"/>
          <w:color w:val="0070C0"/>
          <w:sz w:val="16"/>
          <w:szCs w:val="16"/>
        </w:rPr>
        <w:footnoteRef/>
      </w:r>
      <w:r w:rsidRPr="00DA3C80">
        <w:rPr>
          <w:rFonts w:ascii="Calibri" w:hAnsi="Calibri" w:cs="Calibri"/>
          <w:sz w:val="16"/>
          <w:szCs w:val="16"/>
        </w:rPr>
        <w:t xml:space="preserve">  </w:t>
      </w:r>
      <w:r w:rsidRPr="00DA3C80">
        <w:rPr>
          <w:rFonts w:ascii="Calibri" w:hAnsi="Calibri" w:cs="Calibri"/>
          <w:color w:val="0070C0"/>
          <w:sz w:val="16"/>
          <w:szCs w:val="16"/>
        </w:rPr>
        <w:t>Należy zaznaczyć/wskazać właściwe</w:t>
      </w:r>
    </w:p>
  </w:footnote>
  <w:footnote w:id="7">
    <w:p w14:paraId="5F8034D3" w14:textId="77777777" w:rsidR="008C5531" w:rsidRPr="0012359F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6"/>
          <w:szCs w:val="16"/>
        </w:rPr>
      </w:pPr>
      <w:r w:rsidRPr="0012359F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2359F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12359F">
        <w:rPr>
          <w:rFonts w:asciiTheme="minorHAnsi" w:hAnsiTheme="minorHAnsi" w:cstheme="minorHAnsi"/>
          <w:sz w:val="16"/>
          <w:szCs w:val="16"/>
        </w:rPr>
        <w:t xml:space="preserve"> 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8">
    <w:p w14:paraId="54775B9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12359F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12359F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12359F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12359F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30C1" w14:textId="77777777" w:rsidR="00222759" w:rsidRDefault="002227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9F44B" w14:textId="77777777" w:rsidR="0012359F" w:rsidRDefault="0012359F">
    <w:pPr>
      <w:pStyle w:val="Nagwek"/>
      <w:rPr>
        <w:rFonts w:asciiTheme="minorHAnsi" w:hAnsiTheme="minorHAnsi" w:cstheme="minorHAnsi"/>
        <w:sz w:val="18"/>
        <w:szCs w:val="18"/>
      </w:rPr>
    </w:pPr>
  </w:p>
  <w:p w14:paraId="3EFF88B5" w14:textId="75CBC056" w:rsidR="0012359F" w:rsidRPr="0012359F" w:rsidRDefault="00DA3C80" w:rsidP="0012359F">
    <w:pPr>
      <w:spacing w:line="360" w:lineRule="auto"/>
      <w:ind w:left="993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4DD864A" wp14:editId="570855AD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359F" w:rsidRPr="0012359F">
      <w:rPr>
        <w:rFonts w:ascii="Calibri" w:hAnsi="Calibri" w:cs="Calibri"/>
        <w:b/>
        <w:sz w:val="20"/>
        <w:szCs w:val="20"/>
        <w:lang w:val="en-US" w:bidi="ar-IQ"/>
      </w:rPr>
      <w:t xml:space="preserve">    </w:t>
    </w:r>
    <w:r w:rsidR="0012359F" w:rsidRPr="0012359F">
      <w:rPr>
        <w:rFonts w:ascii="Calibri" w:eastAsia="Batang" w:hAnsi="Calibri" w:cs="Calibri"/>
        <w:b/>
        <w:sz w:val="22"/>
        <w:szCs w:val="22"/>
        <w:lang w:val="en-US" w:bidi="ar-IQ"/>
      </w:rPr>
      <w:t>Samodzielny Publiczny Zakład Opieki Zdrowotnej w Siedlcach</w:t>
    </w:r>
    <w:r w:rsidR="0012359F" w:rsidRPr="0012359F">
      <w:rPr>
        <w:rFonts w:ascii="Calibri" w:eastAsia="Batang" w:hAnsi="Calibri" w:cs="Calibri"/>
        <w:b/>
        <w:sz w:val="22"/>
        <w:szCs w:val="22"/>
        <w:lang w:val="en-US" w:bidi="ar-IQ"/>
      </w:rPr>
      <w:br/>
      <w:t>ul. Jana Kilińskiego 29, 08 -110 Siedlce</w:t>
    </w:r>
    <w:r w:rsidR="0012359F" w:rsidRPr="0012359F"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 w:rsidR="0012359F" w:rsidRPr="0012359F">
        <w:rPr>
          <w:rFonts w:ascii="Calibri" w:eastAsia="Batang" w:hAnsi="Calibri" w:cs="Calibri"/>
          <w:b/>
          <w:color w:val="0000FF"/>
          <w:sz w:val="20"/>
          <w:szCs w:val="20"/>
          <w:u w:val="single"/>
          <w:lang w:val="en-US" w:bidi="ar-IQ"/>
        </w:rPr>
        <w:t>sekretariat@spzoz-siedlce.pl</w:t>
      </w:r>
    </w:hyperlink>
    <w:r w:rsidR="0012359F" w:rsidRPr="0012359F"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6C2C6BEF" w14:textId="579CC45C" w:rsidR="0012359F" w:rsidRPr="0012359F" w:rsidRDefault="0012359F" w:rsidP="0012359F">
    <w:pPr>
      <w:tabs>
        <w:tab w:val="left" w:pos="465"/>
        <w:tab w:val="center" w:pos="4536"/>
      </w:tabs>
      <w:spacing w:line="360" w:lineRule="auto"/>
      <w:ind w:left="993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rFonts w:ascii="Calibri" w:eastAsia="Batang" w:hAnsi="Calibri" w:cs="Calibri"/>
        <w:b/>
        <w:sz w:val="20"/>
        <w:szCs w:val="20"/>
        <w:lang w:val="en-US" w:bidi="ar-IQ"/>
      </w:rPr>
      <w:tab/>
    </w:r>
    <w:r w:rsidR="00DA3C80"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ED7A3A5" wp14:editId="67237DC4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350571797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1C347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12359F">
      <w:rPr>
        <w:rFonts w:ascii="Calibri" w:eastAsia="Batang" w:hAnsi="Calibri" w:cs="Calibri"/>
        <w:b/>
        <w:sz w:val="20"/>
        <w:szCs w:val="20"/>
        <w:lang w:val="en-US" w:bidi="ar-IQ"/>
      </w:rPr>
      <w:t>www.spzoz-siedlce.pl</w:t>
    </w:r>
  </w:p>
  <w:p w14:paraId="21AFE05D" w14:textId="77777777" w:rsidR="0012359F" w:rsidRPr="0012359F" w:rsidRDefault="0012359F">
    <w:pPr>
      <w:pStyle w:val="Nagwek"/>
      <w:rPr>
        <w:rFonts w:asciiTheme="minorHAnsi" w:hAnsiTheme="minorHAnsi" w:cstheme="minorHAnsi"/>
        <w:sz w:val="6"/>
        <w:szCs w:val="6"/>
      </w:rPr>
    </w:pPr>
  </w:p>
  <w:p w14:paraId="6E758674" w14:textId="5B1DCF8B" w:rsidR="00AE2ACB" w:rsidRPr="00DA3C80" w:rsidRDefault="00193F60">
    <w:pPr>
      <w:pStyle w:val="Nagwek"/>
      <w:rPr>
        <w:rFonts w:asciiTheme="minorHAnsi" w:hAnsiTheme="minorHAnsi" w:cstheme="minorHAnsi"/>
        <w:sz w:val="16"/>
        <w:szCs w:val="16"/>
      </w:rPr>
    </w:pPr>
    <w:r w:rsidRPr="00DA3C80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DA3C80">
      <w:rPr>
        <w:rFonts w:asciiTheme="minorHAnsi" w:hAnsiTheme="minorHAnsi" w:cstheme="minorHAnsi"/>
        <w:sz w:val="16"/>
        <w:szCs w:val="16"/>
      </w:rPr>
      <w:t xml:space="preserve"> </w:t>
    </w:r>
    <w:r w:rsidR="00222759" w:rsidRPr="00DA3C80">
      <w:rPr>
        <w:rFonts w:asciiTheme="minorHAnsi" w:hAnsiTheme="minorHAnsi" w:cstheme="minorHAnsi"/>
        <w:sz w:val="16"/>
        <w:szCs w:val="16"/>
      </w:rPr>
      <w:t>pranie/wynajem/566/2026</w:t>
    </w:r>
  </w:p>
  <w:p w14:paraId="4B51D228" w14:textId="78A8DD78" w:rsidR="0012359F" w:rsidRPr="0012359F" w:rsidRDefault="0012359F" w:rsidP="0012359F">
    <w:pPr>
      <w:pStyle w:val="Nagwek"/>
      <w:jc w:val="right"/>
      <w:rPr>
        <w:rFonts w:asciiTheme="minorHAnsi" w:hAnsiTheme="minorHAnsi" w:cstheme="minorHAnsi"/>
        <w:bCs/>
        <w:i/>
        <w:iCs/>
        <w:sz w:val="14"/>
        <w:szCs w:val="14"/>
      </w:rPr>
    </w:pPr>
    <w:r w:rsidRPr="0012359F">
      <w:rPr>
        <w:rFonts w:asciiTheme="minorHAnsi" w:hAnsiTheme="minorHAnsi" w:cstheme="minorHAnsi"/>
        <w:bCs/>
        <w:i/>
        <w:iCs/>
        <w:sz w:val="16"/>
        <w:szCs w:val="16"/>
      </w:rPr>
      <w:t>Załącznik nr 2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5774" w14:textId="77777777" w:rsidR="00222759" w:rsidRDefault="002227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B6EBE"/>
    <w:multiLevelType w:val="hybridMultilevel"/>
    <w:tmpl w:val="2CF6617E"/>
    <w:lvl w:ilvl="0" w:tplc="6DD29F88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FD95797"/>
    <w:multiLevelType w:val="hybridMultilevel"/>
    <w:tmpl w:val="9CAAAA22"/>
    <w:lvl w:ilvl="0" w:tplc="EF7AC95C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multilevel"/>
    <w:tmpl w:val="B6E287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6" w15:restartNumberingAfterBreak="0">
    <w:nsid w:val="777A6074"/>
    <w:multiLevelType w:val="hybridMultilevel"/>
    <w:tmpl w:val="6B228E20"/>
    <w:lvl w:ilvl="0" w:tplc="04150001">
      <w:start w:val="1"/>
      <w:numFmt w:val="bullet"/>
      <w:lvlText w:val=""/>
      <w:lvlJc w:val="left"/>
      <w:pPr>
        <w:ind w:left="12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207638">
    <w:abstractNumId w:val="5"/>
  </w:num>
  <w:num w:numId="2" w16cid:durableId="438140475">
    <w:abstractNumId w:val="3"/>
  </w:num>
  <w:num w:numId="3" w16cid:durableId="1702244606">
    <w:abstractNumId w:val="4"/>
  </w:num>
  <w:num w:numId="4" w16cid:durableId="1307974865">
    <w:abstractNumId w:val="7"/>
  </w:num>
  <w:num w:numId="5" w16cid:durableId="1035540033">
    <w:abstractNumId w:val="2"/>
  </w:num>
  <w:num w:numId="6" w16cid:durableId="16548428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847984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16368700">
    <w:abstractNumId w:val="1"/>
  </w:num>
  <w:num w:numId="9" w16cid:durableId="134547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2B2"/>
    <w:rsid w:val="00017B94"/>
    <w:rsid w:val="00077EBA"/>
    <w:rsid w:val="000B2973"/>
    <w:rsid w:val="000E55C8"/>
    <w:rsid w:val="001063D3"/>
    <w:rsid w:val="001129C0"/>
    <w:rsid w:val="0012359F"/>
    <w:rsid w:val="00140C27"/>
    <w:rsid w:val="00192E7C"/>
    <w:rsid w:val="00193F60"/>
    <w:rsid w:val="001C7D84"/>
    <w:rsid w:val="001F1C13"/>
    <w:rsid w:val="00216425"/>
    <w:rsid w:val="002214DB"/>
    <w:rsid w:val="00222759"/>
    <w:rsid w:val="00253194"/>
    <w:rsid w:val="002542B2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A3C80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77C01"/>
  <w15:chartTrackingRefBased/>
  <w15:docId w15:val="{AEA3432C-9AE9-4F6E-AAFC-8880BF2B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DA3C8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4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2026-04-22T12:36:00Z</dcterms:created>
  <dcterms:modified xsi:type="dcterms:W3CDTF">2026-04-22T12:36:00Z</dcterms:modified>
</cp:coreProperties>
</file>